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39B" w:rsidRPr="00D50B04" w:rsidRDefault="0052039B" w:rsidP="0052039B">
      <w:pPr>
        <w:adjustRightInd/>
        <w:jc w:val="left"/>
        <w:rPr>
          <w:rFonts w:ascii="ＭＳ 明朝" w:cs="Times New Roman"/>
          <w:color w:val="000000" w:themeColor="text1"/>
          <w:spacing w:val="24"/>
          <w:sz w:val="32"/>
          <w:lang w:eastAsia="zh-CN"/>
        </w:rPr>
      </w:pPr>
      <w:r w:rsidRPr="00D50B04">
        <w:rPr>
          <w:rFonts w:hint="eastAsia"/>
          <w:color w:val="000000" w:themeColor="text1"/>
          <w:spacing w:val="-8"/>
          <w:szCs w:val="18"/>
          <w:lang w:eastAsia="zh-CN"/>
        </w:rPr>
        <w:t>様式第</w:t>
      </w:r>
      <w:r w:rsidR="006E64F3">
        <w:rPr>
          <w:rFonts w:cs="Times New Roman" w:hint="eastAsia"/>
          <w:color w:val="000000" w:themeColor="text1"/>
          <w:spacing w:val="-8"/>
          <w:szCs w:val="18"/>
        </w:rPr>
        <w:t>１２</w:t>
      </w:r>
      <w:bookmarkStart w:id="0" w:name="_GoBack"/>
      <w:bookmarkEnd w:id="0"/>
      <w:r w:rsidRPr="00D50B04">
        <w:rPr>
          <w:rFonts w:hint="eastAsia"/>
          <w:color w:val="000000" w:themeColor="text1"/>
          <w:spacing w:val="-8"/>
          <w:szCs w:val="18"/>
          <w:lang w:eastAsia="zh-CN"/>
        </w:rPr>
        <w:t>号</w:t>
      </w: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  <w:lang w:eastAsia="zh-CN"/>
        </w:rPr>
      </w:pPr>
    </w:p>
    <w:p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  <w:lang w:eastAsia="zh-CN"/>
        </w:rPr>
      </w:pPr>
      <w:r w:rsidRPr="000B45A4">
        <w:rPr>
          <w:rFonts w:hint="eastAsia"/>
          <w:color w:val="000000" w:themeColor="text1"/>
          <w:lang w:eastAsia="zh-CN"/>
        </w:rPr>
        <w:t>年　　月　　日</w:t>
      </w:r>
    </w:p>
    <w:p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  <w:lang w:eastAsia="zh-CN"/>
        </w:rPr>
      </w:pPr>
    </w:p>
    <w:p w:rsidR="0052039B" w:rsidRPr="00D50B04" w:rsidRDefault="0052039B" w:rsidP="0052039B">
      <w:pPr>
        <w:adjustRightInd/>
        <w:spacing w:line="370" w:lineRule="exact"/>
        <w:rPr>
          <w:rFonts w:ascii="ＭＳ 明朝" w:cs="Times New Roman"/>
          <w:color w:val="000000" w:themeColor="text1"/>
          <w:spacing w:val="24"/>
          <w:sz w:val="21"/>
        </w:rPr>
      </w:pPr>
      <w:r w:rsidRPr="00D50B04">
        <w:rPr>
          <w:rFonts w:hint="eastAsia"/>
          <w:color w:val="000000" w:themeColor="text1"/>
          <w:spacing w:val="2"/>
          <w:szCs w:val="24"/>
        </w:rPr>
        <w:t>藤沢市長</w:t>
      </w:r>
    </w:p>
    <w:p w:rsidR="0052039B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所在地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</w:t>
      </w:r>
    </w:p>
    <w:p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商号又は名称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</w:t>
      </w:r>
    </w:p>
    <w:p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代表者職氏名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　</w:t>
      </w:r>
    </w:p>
    <w:p w:rsidR="0052039B" w:rsidRPr="00D9789C" w:rsidRDefault="0052039B" w:rsidP="00D9789C">
      <w:pPr>
        <w:adjustRightInd/>
        <w:spacing w:line="174" w:lineRule="exact"/>
        <w:ind w:left="3261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※参加資格要件を満たす者が受任者</w:t>
      </w:r>
      <w:r w:rsidRPr="002F6EE7">
        <w:rPr>
          <w:rFonts w:ascii="ＭＳ 明朝" w:hAnsi="ＭＳ 明朝"/>
          <w:color w:val="000000" w:themeColor="text1"/>
          <w:spacing w:val="1"/>
          <w:w w:val="83"/>
          <w:sz w:val="16"/>
          <w:szCs w:val="16"/>
          <w:fitText w:val="5229" w:id="1365464323"/>
        </w:rPr>
        <w:t>(</w:t>
      </w: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支店･営業所等</w:t>
      </w:r>
      <w:r w:rsidRPr="002F6EE7">
        <w:rPr>
          <w:rFonts w:ascii="ＭＳ 明朝" w:hAnsi="ＭＳ 明朝"/>
          <w:color w:val="000000" w:themeColor="text1"/>
          <w:spacing w:val="1"/>
          <w:w w:val="83"/>
          <w:sz w:val="16"/>
          <w:szCs w:val="16"/>
          <w:fitText w:val="5229" w:id="1365464323"/>
        </w:rPr>
        <w:t>)</w:t>
      </w:r>
      <w:r w:rsidR="002F6EE7"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の場合には、</w:t>
      </w: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受任者の所在地･名</w:t>
      </w:r>
      <w:r w:rsidRPr="002F6EE7">
        <w:rPr>
          <w:rFonts w:hint="eastAsia"/>
          <w:color w:val="000000" w:themeColor="text1"/>
          <w:spacing w:val="-7"/>
          <w:w w:val="83"/>
          <w:sz w:val="16"/>
          <w:szCs w:val="16"/>
          <w:fitText w:val="5229" w:id="1365464323"/>
        </w:rPr>
        <w:t>称</w:t>
      </w:r>
      <w:r w:rsidR="00D9789C" w:rsidRPr="00D9789C">
        <w:rPr>
          <w:rFonts w:hint="eastAsia"/>
          <w:color w:val="000000" w:themeColor="text1"/>
          <w:sz w:val="16"/>
          <w:szCs w:val="16"/>
        </w:rPr>
        <w:t xml:space="preserve">　　　　　　　</w:t>
      </w:r>
    </w:p>
    <w:p w:rsidR="0052039B" w:rsidRPr="000B45A4" w:rsidRDefault="0052039B" w:rsidP="00D9789C">
      <w:pPr>
        <w:adjustRightInd/>
        <w:ind w:firstLineChars="1600" w:firstLine="3136"/>
        <w:rPr>
          <w:rFonts w:ascii="ＭＳ 明朝" w:cs="Times New Roman"/>
          <w:color w:val="000000" w:themeColor="text1"/>
          <w:spacing w:val="24"/>
        </w:rPr>
      </w:pP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(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例</w:t>
      </w:r>
      <w:r w:rsidRPr="00D9789C">
        <w:rPr>
          <w:rFonts w:cs="Times New Roman"/>
          <w:color w:val="000000" w:themeColor="text1"/>
          <w:w w:val="94"/>
          <w:sz w:val="16"/>
          <w:szCs w:val="16"/>
          <w:fitText w:val="5228" w:id="1365464576"/>
        </w:rPr>
        <w:t>: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○○㈱○○支店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)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･役職氏名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(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例</w:t>
      </w:r>
      <w:r w:rsidRPr="00D9789C">
        <w:rPr>
          <w:rFonts w:cs="Times New Roman"/>
          <w:color w:val="000000" w:themeColor="text1"/>
          <w:w w:val="94"/>
          <w:sz w:val="16"/>
          <w:szCs w:val="16"/>
          <w:fitText w:val="5228" w:id="1365464576"/>
        </w:rPr>
        <w:t>: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○○支店長○○○○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)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を記載してください</w:t>
      </w:r>
      <w:r w:rsidRPr="00D9789C">
        <w:rPr>
          <w:rFonts w:hint="eastAsia"/>
          <w:color w:val="000000" w:themeColor="text1"/>
          <w:spacing w:val="12"/>
          <w:w w:val="94"/>
          <w:sz w:val="10"/>
          <w:szCs w:val="10"/>
          <w:fitText w:val="5228" w:id="1365464576"/>
        </w:rPr>
        <w:t>。</w:t>
      </w:r>
    </w:p>
    <w:p w:rsidR="0052039B" w:rsidRPr="000B45A4" w:rsidRDefault="0052039B" w:rsidP="0052039B">
      <w:pPr>
        <w:adjustRightInd/>
        <w:spacing w:line="174" w:lineRule="exact"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6E64F3" w:rsidP="006E64F3">
      <w:pPr>
        <w:adjustRightInd/>
        <w:jc w:val="center"/>
        <w:rPr>
          <w:rFonts w:ascii="ＭＳ 明朝" w:cs="Times New Roman"/>
          <w:color w:val="000000" w:themeColor="text1"/>
          <w:spacing w:val="24"/>
        </w:rPr>
      </w:pPr>
      <w:r w:rsidRPr="006E64F3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配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6E64F3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置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6E64F3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予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6E64F3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定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6E64F3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従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6E64F3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業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6E64F3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者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6E64F3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調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6E64F3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書</w:t>
      </w: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6E64F3" w:rsidRDefault="006E64F3" w:rsidP="00CB2656">
      <w:pPr>
        <w:adjustRightInd/>
        <w:ind w:firstLineChars="100" w:firstLine="290"/>
        <w:rPr>
          <w:color w:val="000000" w:themeColor="text1"/>
          <w:spacing w:val="2"/>
          <w:sz w:val="24"/>
          <w:szCs w:val="24"/>
        </w:rPr>
      </w:pPr>
      <w:r>
        <w:rPr>
          <w:rFonts w:hint="eastAsia"/>
          <w:color w:val="000000" w:themeColor="text1"/>
          <w:spacing w:val="2"/>
          <w:sz w:val="24"/>
          <w:szCs w:val="24"/>
        </w:rPr>
        <w:t xml:space="preserve">　参加要件に記載されている資格者について以下のものを配置する</w:t>
      </w:r>
    </w:p>
    <w:p w:rsidR="00D7089A" w:rsidRDefault="006E64F3" w:rsidP="006E64F3">
      <w:pPr>
        <w:adjustRightInd/>
        <w:ind w:firstLineChars="100" w:firstLine="290"/>
        <w:rPr>
          <w:color w:val="000000" w:themeColor="text1"/>
          <w:spacing w:val="2"/>
          <w:sz w:val="24"/>
          <w:szCs w:val="24"/>
        </w:rPr>
      </w:pPr>
      <w:r>
        <w:rPr>
          <w:rFonts w:hint="eastAsia"/>
          <w:color w:val="000000" w:themeColor="text1"/>
          <w:spacing w:val="2"/>
          <w:sz w:val="24"/>
          <w:szCs w:val="24"/>
        </w:rPr>
        <w:t>予定としており参加要件を満たしていることを証明します。</w:t>
      </w:r>
    </w:p>
    <w:p w:rsidR="006E64F3" w:rsidRDefault="006E64F3" w:rsidP="006E64F3">
      <w:pPr>
        <w:adjustRightInd/>
        <w:rPr>
          <w:color w:val="000000" w:themeColor="text1"/>
          <w:spacing w:val="2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9"/>
        <w:gridCol w:w="3089"/>
        <w:gridCol w:w="3090"/>
      </w:tblGrid>
      <w:tr w:rsidR="006E64F3" w:rsidTr="006E64F3"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  <w:r w:rsidRPr="006E64F3">
              <w:rPr>
                <w:rFonts w:hint="eastAsia"/>
                <w:color w:val="000000" w:themeColor="text1"/>
                <w:spacing w:val="2"/>
                <w:sz w:val="18"/>
                <w:szCs w:val="18"/>
              </w:rPr>
              <w:t>役</w:t>
            </w:r>
            <w:r>
              <w:rPr>
                <w:rFonts w:hint="eastAsia"/>
                <w:color w:val="000000" w:themeColor="text1"/>
                <w:spacing w:val="2"/>
                <w:sz w:val="18"/>
                <w:szCs w:val="18"/>
              </w:rPr>
              <w:t xml:space="preserve">　</w:t>
            </w:r>
            <w:r w:rsidRPr="006E64F3">
              <w:rPr>
                <w:rFonts w:hint="eastAsia"/>
                <w:color w:val="000000" w:themeColor="text1"/>
                <w:spacing w:val="2"/>
                <w:sz w:val="18"/>
                <w:szCs w:val="18"/>
              </w:rPr>
              <w:t>職</w:t>
            </w:r>
          </w:p>
        </w:tc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2"/>
                <w:sz w:val="18"/>
                <w:szCs w:val="18"/>
              </w:rPr>
              <w:t>氏　名</w:t>
            </w:r>
          </w:p>
        </w:tc>
        <w:tc>
          <w:tcPr>
            <w:tcW w:w="3090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2"/>
                <w:sz w:val="18"/>
                <w:szCs w:val="18"/>
              </w:rPr>
              <w:t>参加要件に記載の資格</w:t>
            </w:r>
          </w:p>
        </w:tc>
      </w:tr>
      <w:tr w:rsidR="006E64F3" w:rsidTr="006E64F3"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2"/>
                <w:sz w:val="18"/>
                <w:szCs w:val="18"/>
              </w:rPr>
              <w:t>業務責任者</w:t>
            </w:r>
          </w:p>
        </w:tc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90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64F3" w:rsidTr="006E64F3"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2"/>
                <w:sz w:val="18"/>
                <w:szCs w:val="18"/>
              </w:rPr>
              <w:t>業務副責任者</w:t>
            </w:r>
          </w:p>
        </w:tc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90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64F3" w:rsidTr="006E64F3"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90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64F3" w:rsidTr="006E64F3"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90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64F3" w:rsidTr="006E64F3"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90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64F3" w:rsidTr="006E64F3"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90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6E64F3" w:rsidTr="006E64F3"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89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090" w:type="dxa"/>
          </w:tcPr>
          <w:p w:rsidR="006E64F3" w:rsidRPr="006E64F3" w:rsidRDefault="006E64F3" w:rsidP="006E64F3">
            <w:pPr>
              <w:adjustRightInd/>
              <w:jc w:val="center"/>
              <w:rPr>
                <w:rFonts w:hint="eastAsia"/>
                <w:color w:val="000000" w:themeColor="text1"/>
                <w:spacing w:val="2"/>
                <w:sz w:val="18"/>
                <w:szCs w:val="18"/>
              </w:rPr>
            </w:pPr>
          </w:p>
        </w:tc>
      </w:tr>
    </w:tbl>
    <w:p w:rsidR="006E64F3" w:rsidRPr="006E64F3" w:rsidRDefault="006E64F3" w:rsidP="006E64F3">
      <w:pPr>
        <w:adjustRightInd/>
        <w:rPr>
          <w:rFonts w:hint="eastAsia"/>
          <w:color w:val="000000" w:themeColor="text1"/>
          <w:spacing w:val="2"/>
          <w:sz w:val="24"/>
          <w:szCs w:val="24"/>
        </w:rPr>
      </w:pPr>
      <w:r>
        <w:rPr>
          <w:rFonts w:hint="eastAsia"/>
          <w:color w:val="000000" w:themeColor="text1"/>
          <w:spacing w:val="2"/>
          <w:sz w:val="24"/>
          <w:szCs w:val="24"/>
        </w:rPr>
        <w:t>・添付書類</w:t>
      </w:r>
    </w:p>
    <w:p w:rsidR="00D7089A" w:rsidRDefault="006E64F3" w:rsidP="0052039B">
      <w:p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 xml:space="preserve">　１　上記の資格を有していることを証明する書類</w:t>
      </w:r>
    </w:p>
    <w:p w:rsidR="00D7089A" w:rsidRDefault="006E64F3" w:rsidP="0052039B">
      <w:p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 xml:space="preserve">　２　上記のものを事業者が雇用していることを証明する書類</w:t>
      </w:r>
    </w:p>
    <w:p w:rsidR="00D7089A" w:rsidRPr="000B45A4" w:rsidRDefault="006E64F3" w:rsidP="0052039B">
      <w:p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 xml:space="preserve">　３　業務体制図</w:t>
      </w: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担当者名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担当者名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所属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所属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所在地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電話番号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電話番号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cs="Times New Roman"/>
          <w:color w:val="000000" w:themeColor="text1"/>
        </w:rPr>
        <w:instrText>FAX</w:instrText>
      </w:r>
      <w:r w:rsidRPr="000B45A4">
        <w:rPr>
          <w:rFonts w:hint="eastAsia"/>
          <w:color w:val="000000" w:themeColor="text1"/>
        </w:rPr>
        <w:instrText>番号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cs="Times New Roman"/>
          <w:color w:val="000000" w:themeColor="text1"/>
        </w:rPr>
        <w:t>FAX</w:t>
      </w:r>
      <w:r w:rsidRPr="000B45A4">
        <w:rPr>
          <w:rFonts w:hint="eastAsia"/>
          <w:color w:val="000000" w:themeColor="text1"/>
        </w:rPr>
        <w:t>番号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ﾒｰﾙｱﾄﾞﾚｽ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ﾒｰﾙｱﾄﾞﾚｽ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6C5BD8" w:rsidRPr="000C2C22" w:rsidRDefault="006C5BD8" w:rsidP="000C2C22">
      <w:pPr>
        <w:adjustRightInd/>
        <w:rPr>
          <w:rFonts w:ascii="ＭＳ 明朝" w:cs="Times New Roman"/>
          <w:color w:val="000000" w:themeColor="text1"/>
          <w:spacing w:val="24"/>
        </w:rPr>
      </w:pPr>
    </w:p>
    <w:sectPr w:rsidR="006C5BD8" w:rsidRPr="000C2C22" w:rsidSect="0052039B">
      <w:footerReference w:type="default" r:id="rId7"/>
      <w:pgSz w:w="11906" w:h="16838"/>
      <w:pgMar w:top="1191" w:right="1418" w:bottom="1191" w:left="1418" w:header="720" w:footer="720" w:gutter="0"/>
      <w:pgNumType w:start="9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6BF" w:rsidRDefault="00FC665A">
      <w:r>
        <w:separator/>
      </w:r>
    </w:p>
  </w:endnote>
  <w:endnote w:type="continuationSeparator" w:id="0">
    <w:p w:rsidR="001816BF" w:rsidRDefault="00FC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199" w:rsidRDefault="006E64F3">
    <w:pPr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6BF" w:rsidRDefault="00FC665A">
      <w:r>
        <w:separator/>
      </w:r>
    </w:p>
  </w:footnote>
  <w:footnote w:type="continuationSeparator" w:id="0">
    <w:p w:rsidR="001816BF" w:rsidRDefault="00FC6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A1BBE"/>
    <w:multiLevelType w:val="hybridMultilevel"/>
    <w:tmpl w:val="67022480"/>
    <w:lvl w:ilvl="0" w:tplc="F6548B24">
      <w:numFmt w:val="bullet"/>
      <w:lvlText w:val="※"/>
      <w:lvlJc w:val="left"/>
      <w:pPr>
        <w:ind w:left="390" w:hanging="39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097FDC"/>
    <w:multiLevelType w:val="hybridMultilevel"/>
    <w:tmpl w:val="9C0614B0"/>
    <w:lvl w:ilvl="0" w:tplc="09901D92">
      <w:start w:val="1"/>
      <w:numFmt w:val="decimalEnclosedCircle"/>
      <w:lvlText w:val="%1"/>
      <w:lvlJc w:val="left"/>
      <w:pPr>
        <w:ind w:left="360" w:hanging="360"/>
      </w:pPr>
      <w:rPr>
        <w:rFonts w:ascii="ＭＳ 明朝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39B"/>
    <w:rsid w:val="00011D4F"/>
    <w:rsid w:val="000C2C22"/>
    <w:rsid w:val="000E7B0A"/>
    <w:rsid w:val="00124AE8"/>
    <w:rsid w:val="001816BF"/>
    <w:rsid w:val="001D1E50"/>
    <w:rsid w:val="002F6EE7"/>
    <w:rsid w:val="0052039B"/>
    <w:rsid w:val="005769B8"/>
    <w:rsid w:val="00576D28"/>
    <w:rsid w:val="00582623"/>
    <w:rsid w:val="005B6EAB"/>
    <w:rsid w:val="00602C12"/>
    <w:rsid w:val="00657B5F"/>
    <w:rsid w:val="006A2BE0"/>
    <w:rsid w:val="006C5BD8"/>
    <w:rsid w:val="006E64F3"/>
    <w:rsid w:val="00735C82"/>
    <w:rsid w:val="00794341"/>
    <w:rsid w:val="007C264D"/>
    <w:rsid w:val="009846F0"/>
    <w:rsid w:val="009B3CA8"/>
    <w:rsid w:val="00B76217"/>
    <w:rsid w:val="00C2248B"/>
    <w:rsid w:val="00CB2656"/>
    <w:rsid w:val="00CC2BC8"/>
    <w:rsid w:val="00D2004D"/>
    <w:rsid w:val="00D50B04"/>
    <w:rsid w:val="00D7089A"/>
    <w:rsid w:val="00D9789C"/>
    <w:rsid w:val="00DF04EF"/>
    <w:rsid w:val="00DF2116"/>
    <w:rsid w:val="00FC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5:docId w15:val="{80805303-69A5-4F08-A566-A7816535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39B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39B"/>
    <w:rPr>
      <w:rFonts w:ascii="Times New Roman" w:eastAsia="ＭＳ 明朝" w:hAnsi="Times New Roman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039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7">
    <w:name w:val="footer"/>
    <w:basedOn w:val="a"/>
    <w:link w:val="a8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011D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11D4F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583F2C31.dotm</Template>
  <TotalTime>14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越野　雄貴</cp:lastModifiedBy>
  <cp:revision>3</cp:revision>
  <dcterms:created xsi:type="dcterms:W3CDTF">2023-02-28T09:29:00Z</dcterms:created>
  <dcterms:modified xsi:type="dcterms:W3CDTF">2023-02-28T11:11:00Z</dcterms:modified>
</cp:coreProperties>
</file>